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3EA7" w:rsidRDefault="00DD5B0A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625975" cy="3482975"/>
            <wp:effectExtent l="0" t="0" r="3175" b="317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348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RZ042INF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625975" cy="3482975"/>
            <wp:effectExtent l="0" t="0" r="3175" b="317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348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RZ042EFF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625975" cy="3482975"/>
            <wp:effectExtent l="0" t="0" r="3175" b="3175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348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RZ042AZF en RZ042FILZF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0290"/>
            <wp:effectExtent l="0" t="0" r="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RZ060INF</w:t>
      </w:r>
    </w:p>
    <w:p w:rsidR="00DD5B0A" w:rsidRDefault="00DD5B0A">
      <w:pPr>
        <w:rPr>
          <w:noProof/>
          <w:szCs w:val="20"/>
          <w:lang w:eastAsia="nl-NL"/>
        </w:rPr>
      </w:pP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 wp14:anchorId="34A11EFB" wp14:editId="242E5562">
            <wp:extent cx="4809490" cy="3594735"/>
            <wp:effectExtent l="0" t="0" r="0" b="5715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RZ060EFF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 wp14:anchorId="3133C2BE" wp14:editId="29C2C5F9">
            <wp:extent cx="4809490" cy="3594735"/>
            <wp:effectExtent l="0" t="0" r="0" b="5715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5B0A">
        <w:rPr>
          <w:szCs w:val="20"/>
        </w:rPr>
        <w:t xml:space="preserve"> </w:t>
      </w:r>
    </w:p>
    <w:p w:rsidR="002E6EBD" w:rsidRDefault="002E6EBD">
      <w:pPr>
        <w:rPr>
          <w:szCs w:val="20"/>
        </w:rPr>
      </w:pPr>
      <w:r>
        <w:rPr>
          <w:szCs w:val="20"/>
        </w:rPr>
        <w:t>RZ043INF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4735"/>
            <wp:effectExtent l="0" t="0" r="0" b="5715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RZ043EFF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81400"/>
            <wp:effectExtent l="0" t="0" r="0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RZ049INF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0290"/>
            <wp:effectExtent l="0" t="0" r="0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RZ049EFF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6315" cy="3599180"/>
            <wp:effectExtent l="0" t="0" r="0" b="127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315" cy="359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RZ002INF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4735"/>
            <wp:effectExtent l="0" t="0" r="0" b="5715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RZ002VBT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4735"/>
            <wp:effectExtent l="0" t="0" r="0" b="5715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RZ002EFF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5723890" cy="4289425"/>
            <wp:effectExtent l="0" t="0" r="0" b="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428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RZ030INF</w:t>
      </w:r>
    </w:p>
    <w:p w:rsidR="00DD5B0A" w:rsidRDefault="00DD5B0A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603625"/>
            <wp:effectExtent l="0" t="0" r="0" b="0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60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RZ030VBT</w:t>
      </w:r>
    </w:p>
    <w:p w:rsidR="003322B0" w:rsidRDefault="003322B0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603625"/>
            <wp:effectExtent l="0" t="0" r="0" b="0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60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RZ030EFF</w:t>
      </w:r>
    </w:p>
    <w:p w:rsidR="003322B0" w:rsidRDefault="003322B0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6315" cy="3587115"/>
            <wp:effectExtent l="0" t="0" r="0" b="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315" cy="358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RZ031INF</w:t>
      </w:r>
    </w:p>
    <w:p w:rsidR="003322B0" w:rsidRDefault="003322B0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4735"/>
            <wp:effectExtent l="0" t="0" r="0" b="5715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RZ031VBT</w:t>
      </w:r>
    </w:p>
    <w:p w:rsidR="003322B0" w:rsidRDefault="003322B0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4735"/>
            <wp:effectExtent l="0" t="0" r="0" b="5715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RZ031EFF</w:t>
      </w:r>
    </w:p>
    <w:p w:rsidR="003322B0" w:rsidRDefault="003322B0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4735"/>
            <wp:effectExtent l="0" t="0" r="0" b="5715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RZ050INF</w:t>
      </w:r>
    </w:p>
    <w:p w:rsidR="003322B0" w:rsidRDefault="003322B0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4735"/>
            <wp:effectExtent l="0" t="0" r="0" b="5715"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RZ050EFF</w:t>
      </w:r>
    </w:p>
    <w:p w:rsidR="003322B0" w:rsidRDefault="003322B0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4735"/>
            <wp:effectExtent l="0" t="0" r="0" b="5715"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RZ041INF</w:t>
      </w:r>
    </w:p>
    <w:p w:rsidR="003322B0" w:rsidRDefault="003322B0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4735"/>
            <wp:effectExtent l="0" t="0" r="0" b="5715"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RZ041EFF</w:t>
      </w:r>
    </w:p>
    <w:p w:rsidR="003322B0" w:rsidRDefault="003322B0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625975" cy="3469640"/>
            <wp:effectExtent l="0" t="0" r="3175" b="0"/>
            <wp:docPr id="23" name="Afbeeld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RZ059INF</w:t>
      </w:r>
    </w:p>
    <w:p w:rsidR="003322B0" w:rsidRDefault="003322B0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625975" cy="3469640"/>
            <wp:effectExtent l="0" t="0" r="3175" b="0"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RZ059EFF</w:t>
      </w:r>
    </w:p>
    <w:p w:rsidR="004809A3" w:rsidRDefault="004809A3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657090" cy="3474085"/>
            <wp:effectExtent l="0" t="0" r="0" b="0"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090" cy="347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RZ001INF</w:t>
      </w:r>
    </w:p>
    <w:p w:rsidR="004809A3" w:rsidRDefault="004809A3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4735"/>
            <wp:effectExtent l="0" t="0" r="0" b="5715"/>
            <wp:docPr id="26" name="Afbeelding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RZ001EFF</w:t>
      </w:r>
    </w:p>
    <w:p w:rsidR="002E6EBD" w:rsidRDefault="004809A3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777105" cy="3599180"/>
            <wp:effectExtent l="0" t="0" r="4445" b="1270"/>
            <wp:docPr id="27" name="Afbeelding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105" cy="359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9A3" w:rsidRDefault="002E6EBD">
      <w:pPr>
        <w:rPr>
          <w:szCs w:val="20"/>
        </w:rPr>
      </w:pPr>
      <w:r>
        <w:rPr>
          <w:szCs w:val="20"/>
        </w:rPr>
        <w:t>RZ001FILZF</w:t>
      </w:r>
    </w:p>
    <w:p w:rsidR="004809A3" w:rsidRDefault="004809A3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4735"/>
            <wp:effectExtent l="0" t="0" r="0" b="5715"/>
            <wp:docPr id="28" name="Afbeelding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RZ001AZF</w:t>
      </w:r>
    </w:p>
    <w:p w:rsidR="004809A3" w:rsidRDefault="004809A3">
      <w:pPr>
        <w:rPr>
          <w:szCs w:val="20"/>
        </w:rPr>
      </w:pPr>
    </w:p>
    <w:p w:rsidR="004809A3" w:rsidRDefault="004809A3">
      <w:pPr>
        <w:rPr>
          <w:szCs w:val="20"/>
        </w:rPr>
      </w:pPr>
    </w:p>
    <w:p w:rsidR="002E6EBD" w:rsidRDefault="002E6EBD">
      <w:pPr>
        <w:rPr>
          <w:szCs w:val="20"/>
        </w:rPr>
      </w:pPr>
      <w:r>
        <w:rPr>
          <w:szCs w:val="20"/>
        </w:rPr>
        <w:t>RZ040INF en RZ040VBT foto’s ontbreken</w:t>
      </w:r>
    </w:p>
    <w:p w:rsidR="004809A3" w:rsidRDefault="004809A3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4735"/>
            <wp:effectExtent l="0" t="0" r="0" b="5715"/>
            <wp:docPr id="30" name="Afbeelding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RZ040EFF</w:t>
      </w:r>
    </w:p>
    <w:p w:rsidR="004809A3" w:rsidRDefault="004809A3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625975" cy="3469640"/>
            <wp:effectExtent l="0" t="0" r="3175" b="0"/>
            <wp:docPr id="31" name="Afbeelding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RZ047INF</w:t>
      </w:r>
    </w:p>
    <w:p w:rsidR="004809A3" w:rsidRDefault="004809A3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625975" cy="3469640"/>
            <wp:effectExtent l="0" t="0" r="3175" b="0"/>
            <wp:docPr id="32" name="Afbeelding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RZ047EFF</w:t>
      </w:r>
    </w:p>
    <w:p w:rsidR="004809A3" w:rsidRDefault="004809A3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0290"/>
            <wp:effectExtent l="0" t="0" r="0" b="0"/>
            <wp:docPr id="33" name="Afbeelding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RZ021INF</w:t>
      </w:r>
    </w:p>
    <w:p w:rsidR="004809A3" w:rsidRDefault="004809A3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0290"/>
            <wp:effectExtent l="0" t="0" r="0" b="0"/>
            <wp:docPr id="34" name="Afbeelding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RZ021EFF</w:t>
      </w:r>
    </w:p>
    <w:p w:rsidR="004809A3" w:rsidRDefault="004809A3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625975" cy="3469640"/>
            <wp:effectExtent l="0" t="0" r="3175" b="0"/>
            <wp:docPr id="35" name="Afbeelding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RZ057INF</w:t>
      </w:r>
    </w:p>
    <w:p w:rsidR="004809A3" w:rsidRDefault="004809A3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625975" cy="3469640"/>
            <wp:effectExtent l="0" t="0" r="3175" b="0"/>
            <wp:docPr id="36" name="Afbeelding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RZ057INF</w:t>
      </w:r>
    </w:p>
    <w:p w:rsidR="00867B63" w:rsidRDefault="00867B63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625975" cy="3469640"/>
            <wp:effectExtent l="0" t="0" r="3175" b="0"/>
            <wp:docPr id="37" name="Afbeelding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RZ057EFF</w:t>
      </w:r>
    </w:p>
    <w:p w:rsidR="00867B63" w:rsidRDefault="00867B63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4735"/>
            <wp:effectExtent l="0" t="0" r="0" b="5715"/>
            <wp:docPr id="38" name="Afbeelding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RZ054INF</w:t>
      </w:r>
    </w:p>
    <w:p w:rsidR="00867B63" w:rsidRDefault="00867B63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4735"/>
            <wp:effectExtent l="0" t="0" r="0" b="5715"/>
            <wp:docPr id="39" name="Afbeelding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RZ054TBT</w:t>
      </w:r>
    </w:p>
    <w:p w:rsidR="00867B63" w:rsidRDefault="00867B63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4735"/>
            <wp:effectExtent l="0" t="0" r="0" b="5715"/>
            <wp:docPr id="40" name="Afbeelding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EBD" w:rsidRDefault="002E6EBD">
      <w:pPr>
        <w:rPr>
          <w:szCs w:val="20"/>
        </w:rPr>
      </w:pPr>
      <w:r>
        <w:rPr>
          <w:szCs w:val="20"/>
        </w:rPr>
        <w:t>RZ054EFF</w:t>
      </w:r>
    </w:p>
    <w:p w:rsidR="002E6EBD" w:rsidRDefault="002E6EBD">
      <w:pPr>
        <w:rPr>
          <w:szCs w:val="20"/>
        </w:rPr>
      </w:pPr>
    </w:p>
    <w:p w:rsidR="002E6EBD" w:rsidRDefault="002E6EBD">
      <w:pPr>
        <w:rPr>
          <w:szCs w:val="20"/>
        </w:rPr>
      </w:pPr>
      <w:r>
        <w:rPr>
          <w:szCs w:val="20"/>
        </w:rPr>
        <w:t>RZ054NBT1 en RZ054NBT foto’s ontbreken</w:t>
      </w:r>
    </w:p>
    <w:p w:rsidR="00867B63" w:rsidRDefault="00867B63">
      <w:pPr>
        <w:rPr>
          <w:szCs w:val="20"/>
        </w:rPr>
      </w:pPr>
      <w:r>
        <w:rPr>
          <w:noProof/>
          <w:lang w:eastAsia="nl-NL"/>
        </w:rPr>
        <w:drawing>
          <wp:inline distT="0" distB="0" distL="0" distR="0" wp14:anchorId="4AA0B687" wp14:editId="65C0D067">
            <wp:extent cx="4792980" cy="3589020"/>
            <wp:effectExtent l="0" t="0" r="7620" b="0"/>
            <wp:docPr id="41" name="Afbeelding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792980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A0F" w:rsidRDefault="00D26A0F">
      <w:pPr>
        <w:rPr>
          <w:szCs w:val="20"/>
        </w:rPr>
      </w:pPr>
      <w:r>
        <w:rPr>
          <w:szCs w:val="20"/>
        </w:rPr>
        <w:t>RZ056INF</w:t>
      </w:r>
    </w:p>
    <w:p w:rsidR="00867B63" w:rsidRDefault="00867B63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0290"/>
            <wp:effectExtent l="0" t="0" r="0" b="0"/>
            <wp:docPr id="42" name="Afbeelding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A0F" w:rsidRDefault="00D26A0F">
      <w:pPr>
        <w:rPr>
          <w:szCs w:val="20"/>
        </w:rPr>
      </w:pPr>
      <w:r>
        <w:rPr>
          <w:szCs w:val="20"/>
        </w:rPr>
        <w:t>RZ056EFF</w:t>
      </w:r>
    </w:p>
    <w:p w:rsidR="00973898" w:rsidRDefault="00973898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0290"/>
            <wp:effectExtent l="0" t="0" r="0" b="0"/>
            <wp:docPr id="43" name="Afbeelding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A0F" w:rsidRDefault="00D26A0F">
      <w:pPr>
        <w:rPr>
          <w:szCs w:val="20"/>
        </w:rPr>
      </w:pPr>
      <w:r>
        <w:rPr>
          <w:szCs w:val="20"/>
        </w:rPr>
        <w:t>RZ061INF</w:t>
      </w:r>
    </w:p>
    <w:p w:rsidR="00973898" w:rsidRDefault="00973898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4735"/>
            <wp:effectExtent l="0" t="0" r="0" b="5715"/>
            <wp:docPr id="44" name="Afbeelding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A0F" w:rsidRDefault="00D26A0F">
      <w:pPr>
        <w:rPr>
          <w:szCs w:val="20"/>
        </w:rPr>
      </w:pPr>
      <w:r>
        <w:rPr>
          <w:szCs w:val="20"/>
        </w:rPr>
        <w:t>RZ061INF</w:t>
      </w:r>
    </w:p>
    <w:p w:rsidR="00973898" w:rsidRDefault="00973898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4735"/>
            <wp:effectExtent l="0" t="0" r="0" b="5715"/>
            <wp:docPr id="45" name="Afbeelding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A0F" w:rsidRDefault="00D26A0F">
      <w:pPr>
        <w:rPr>
          <w:szCs w:val="20"/>
        </w:rPr>
      </w:pPr>
      <w:r>
        <w:rPr>
          <w:szCs w:val="20"/>
        </w:rPr>
        <w:t>RZ061EFF</w:t>
      </w:r>
    </w:p>
    <w:p w:rsidR="00973898" w:rsidRDefault="00973898">
      <w:pPr>
        <w:rPr>
          <w:szCs w:val="20"/>
        </w:rPr>
      </w:pPr>
      <w:r>
        <w:rPr>
          <w:noProof/>
          <w:szCs w:val="20"/>
          <w:lang w:eastAsia="nl-NL"/>
        </w:rPr>
        <w:lastRenderedPageBreak/>
        <w:drawing>
          <wp:inline distT="0" distB="0" distL="0" distR="0">
            <wp:extent cx="4809490" cy="3594735"/>
            <wp:effectExtent l="0" t="0" r="0" b="5715"/>
            <wp:docPr id="46" name="Afbeelding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A0F" w:rsidRDefault="00D26A0F">
      <w:pPr>
        <w:rPr>
          <w:szCs w:val="20"/>
        </w:rPr>
      </w:pPr>
      <w:r>
        <w:rPr>
          <w:szCs w:val="20"/>
        </w:rPr>
        <w:t>RZ053INF</w:t>
      </w:r>
    </w:p>
    <w:p w:rsidR="00973898" w:rsidRDefault="00973898">
      <w:pPr>
        <w:rPr>
          <w:szCs w:val="20"/>
        </w:rPr>
      </w:pPr>
      <w:r>
        <w:rPr>
          <w:noProof/>
          <w:szCs w:val="20"/>
          <w:lang w:eastAsia="nl-NL"/>
        </w:rPr>
        <w:drawing>
          <wp:inline distT="0" distB="0" distL="0" distR="0">
            <wp:extent cx="4809490" cy="3594735"/>
            <wp:effectExtent l="0" t="0" r="0" b="5715"/>
            <wp:docPr id="47" name="Afbeelding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A0F" w:rsidRPr="009E148E" w:rsidRDefault="00D26A0F">
      <w:pPr>
        <w:rPr>
          <w:szCs w:val="20"/>
        </w:rPr>
      </w:pPr>
      <w:r>
        <w:rPr>
          <w:szCs w:val="20"/>
        </w:rPr>
        <w:t>RZ053EFF</w:t>
      </w:r>
      <w:bookmarkStart w:id="0" w:name="_GoBack"/>
      <w:bookmarkEnd w:id="0"/>
    </w:p>
    <w:sectPr w:rsidR="00D26A0F" w:rsidRPr="009E148E" w:rsidSect="00A01770">
      <w:pgSz w:w="11906" w:h="16838"/>
      <w:pgMar w:top="1701" w:right="1417" w:bottom="1417" w:left="141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doNotDisplayPageBoundaries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B0A"/>
    <w:rsid w:val="000821AA"/>
    <w:rsid w:val="000A4B20"/>
    <w:rsid w:val="00132814"/>
    <w:rsid w:val="00204C33"/>
    <w:rsid w:val="002415AF"/>
    <w:rsid w:val="00274884"/>
    <w:rsid w:val="002E6EBD"/>
    <w:rsid w:val="00311F19"/>
    <w:rsid w:val="00313EA7"/>
    <w:rsid w:val="003322B0"/>
    <w:rsid w:val="0034691A"/>
    <w:rsid w:val="0036492A"/>
    <w:rsid w:val="003964D7"/>
    <w:rsid w:val="003D4880"/>
    <w:rsid w:val="003F5E6F"/>
    <w:rsid w:val="004809A3"/>
    <w:rsid w:val="004A104A"/>
    <w:rsid w:val="005F057D"/>
    <w:rsid w:val="005F234C"/>
    <w:rsid w:val="006276F8"/>
    <w:rsid w:val="006A4ECC"/>
    <w:rsid w:val="00732593"/>
    <w:rsid w:val="00761A15"/>
    <w:rsid w:val="00765560"/>
    <w:rsid w:val="007A4E0E"/>
    <w:rsid w:val="007E4C5E"/>
    <w:rsid w:val="007E5568"/>
    <w:rsid w:val="007F1138"/>
    <w:rsid w:val="00865527"/>
    <w:rsid w:val="00867B63"/>
    <w:rsid w:val="00867DA8"/>
    <w:rsid w:val="00886F8E"/>
    <w:rsid w:val="00961A29"/>
    <w:rsid w:val="00973898"/>
    <w:rsid w:val="00997118"/>
    <w:rsid w:val="009D6895"/>
    <w:rsid w:val="009E148E"/>
    <w:rsid w:val="00A01770"/>
    <w:rsid w:val="00A132C0"/>
    <w:rsid w:val="00BE3B2C"/>
    <w:rsid w:val="00C36C1A"/>
    <w:rsid w:val="00C45E1F"/>
    <w:rsid w:val="00D14298"/>
    <w:rsid w:val="00D1573B"/>
    <w:rsid w:val="00D26A0F"/>
    <w:rsid w:val="00DD5B0A"/>
    <w:rsid w:val="00DF7E07"/>
    <w:rsid w:val="00E411DF"/>
    <w:rsid w:val="00E472BF"/>
    <w:rsid w:val="00E6146F"/>
    <w:rsid w:val="00EE0389"/>
    <w:rsid w:val="00F0423C"/>
    <w:rsid w:val="00F94129"/>
    <w:rsid w:val="00FF5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="Arial"/>
        <w:sz w:val="24"/>
        <w:szCs w:val="24"/>
        <w:lang w:val="nl-NL" w:eastAsia="en-US" w:bidi="ar-SA"/>
      </w:rPr>
    </w:rPrDefault>
    <w:pPrDefault>
      <w:pPr>
        <w:spacing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9E148E"/>
    <w:rPr>
      <w:rFonts w:ascii="Verdana" w:hAnsi="Verdana"/>
      <w:sz w:val="20"/>
    </w:rPr>
  </w:style>
  <w:style w:type="paragraph" w:styleId="Kop1">
    <w:name w:val="heading 1"/>
    <w:basedOn w:val="Standaard"/>
    <w:next w:val="Standaard"/>
    <w:link w:val="Kop1Char"/>
    <w:uiPriority w:val="9"/>
    <w:qFormat/>
    <w:rsid w:val="009E148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9E148E"/>
    <w:pPr>
      <w:keepNext/>
      <w:keepLines/>
      <w:spacing w:before="20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2Char">
    <w:name w:val="Kop 2 Char"/>
    <w:basedOn w:val="Standaardalinea-lettertype"/>
    <w:link w:val="Kop2"/>
    <w:uiPriority w:val="9"/>
    <w:semiHidden/>
    <w:rsid w:val="009E148E"/>
    <w:rPr>
      <w:rFonts w:ascii="Verdana" w:eastAsiaTheme="majorEastAsia" w:hAnsi="Verdana" w:cstheme="majorBidi"/>
      <w:b/>
      <w:bCs/>
      <w:color w:val="4F81BD" w:themeColor="accent1"/>
      <w:sz w:val="26"/>
      <w:szCs w:val="26"/>
    </w:rPr>
  </w:style>
  <w:style w:type="character" w:customStyle="1" w:styleId="Kop1Char">
    <w:name w:val="Kop 1 Char"/>
    <w:basedOn w:val="Standaardalinea-lettertype"/>
    <w:link w:val="Kop1"/>
    <w:uiPriority w:val="9"/>
    <w:rsid w:val="009E148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DD5B0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DD5B0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sz w:val="24"/>
        <w:szCs w:val="24"/>
        <w:lang w:val="nl-NL" w:eastAsia="en-US" w:bidi="ar-SA"/>
      </w:rPr>
    </w:rPrDefault>
    <w:pPrDefault>
      <w:pPr>
        <w:spacing w:line="30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9E148E"/>
    <w:rPr>
      <w:rFonts w:ascii="Verdana" w:hAnsi="Verdana"/>
      <w:sz w:val="20"/>
    </w:rPr>
  </w:style>
  <w:style w:type="paragraph" w:styleId="Kop1">
    <w:name w:val="heading 1"/>
    <w:basedOn w:val="Standaard"/>
    <w:next w:val="Standaard"/>
    <w:link w:val="Kop1Char"/>
    <w:uiPriority w:val="9"/>
    <w:qFormat/>
    <w:rsid w:val="009E148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9E148E"/>
    <w:pPr>
      <w:keepNext/>
      <w:keepLines/>
      <w:spacing w:before="20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2Char">
    <w:name w:val="Kop 2 Char"/>
    <w:basedOn w:val="Standaardalinea-lettertype"/>
    <w:link w:val="Kop2"/>
    <w:uiPriority w:val="9"/>
    <w:semiHidden/>
    <w:rsid w:val="009E148E"/>
    <w:rPr>
      <w:rFonts w:ascii="Verdana" w:eastAsiaTheme="majorEastAsia" w:hAnsi="Verdana" w:cstheme="majorBidi"/>
      <w:b/>
      <w:bCs/>
      <w:color w:val="4F81BD" w:themeColor="accent1"/>
      <w:sz w:val="26"/>
      <w:szCs w:val="26"/>
    </w:rPr>
  </w:style>
  <w:style w:type="character" w:customStyle="1" w:styleId="Kop1Char">
    <w:name w:val="Kop 1 Char"/>
    <w:basedOn w:val="Standaardalinea-lettertype"/>
    <w:link w:val="Kop1"/>
    <w:uiPriority w:val="9"/>
    <w:rsid w:val="009E148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DD5B0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DD5B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5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50" Type="http://schemas.openxmlformats.org/officeDocument/2006/relationships/image" Target="media/image46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image" Target="media/image42.emf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7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image" Target="media/image40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8" Type="http://schemas.openxmlformats.org/officeDocument/2006/relationships/image" Target="media/image4.emf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Rijnland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238194FE.dotm</Template>
  <TotalTime>0</TotalTime>
  <Pages>23</Pages>
  <Words>92</Words>
  <Characters>512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Hoogheemraadschap van Rijnland</Company>
  <LinksUpToDate>false</LinksUpToDate>
  <CharactersWithSpaces>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Istap</dc:creator>
  <cp:lastModifiedBy>Istap</cp:lastModifiedBy>
  <cp:revision>2</cp:revision>
  <dcterms:created xsi:type="dcterms:W3CDTF">2018-10-22T10:08:00Z</dcterms:created>
  <dcterms:modified xsi:type="dcterms:W3CDTF">2018-10-22T10:08:00Z</dcterms:modified>
</cp:coreProperties>
</file>